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9E5AB" w14:textId="77777777" w:rsidR="00FA371F" w:rsidRDefault="00FA371F" w:rsidP="00FA371F">
      <w:pPr>
        <w:pStyle w:val="NoSpacing"/>
      </w:pPr>
      <w:r>
        <w:rPr>
          <w:u w:val="single"/>
        </w:rPr>
        <w:t xml:space="preserve">Joan at HILL (alias </w:t>
      </w:r>
      <w:proofErr w:type="gramStart"/>
      <w:r>
        <w:rPr>
          <w:u w:val="single"/>
        </w:rPr>
        <w:t>ROPER)</w:t>
      </w:r>
      <w:r>
        <w:t xml:space="preserve">   </w:t>
      </w:r>
      <w:proofErr w:type="gramEnd"/>
      <w:r>
        <w:t xml:space="preserve">   (fl.1505)</w:t>
      </w:r>
    </w:p>
    <w:p w14:paraId="65DCBB38" w14:textId="77777777" w:rsidR="00FA371F" w:rsidRDefault="00FA371F" w:rsidP="00FA371F">
      <w:pPr>
        <w:pStyle w:val="NoSpacing"/>
      </w:pPr>
      <w:r>
        <w:t xml:space="preserve">of </w:t>
      </w:r>
      <w:proofErr w:type="spellStart"/>
      <w:r>
        <w:t>Hindolveston</w:t>
      </w:r>
      <w:proofErr w:type="spellEnd"/>
      <w:r>
        <w:t>, Norfolk.</w:t>
      </w:r>
    </w:p>
    <w:p w14:paraId="600734F9" w14:textId="77777777" w:rsidR="00FA371F" w:rsidRDefault="00FA371F" w:rsidP="00FA371F">
      <w:pPr>
        <w:pStyle w:val="NoSpacing"/>
      </w:pPr>
    </w:p>
    <w:p w14:paraId="0F88284D" w14:textId="77777777" w:rsidR="00FA371F" w:rsidRDefault="00FA371F" w:rsidP="00FA371F">
      <w:pPr>
        <w:pStyle w:val="NoSpacing"/>
      </w:pPr>
    </w:p>
    <w:p w14:paraId="757EBE67" w14:textId="77777777" w:rsidR="00FA371F" w:rsidRDefault="00FA371F" w:rsidP="00FA371F">
      <w:pPr>
        <w:pStyle w:val="NoSpacing"/>
      </w:pPr>
      <w:r>
        <w:tab/>
        <w:t>1505</w:t>
      </w:r>
      <w:r>
        <w:tab/>
        <w:t>She made her Will</w:t>
      </w:r>
    </w:p>
    <w:p w14:paraId="1A5B6A9C" w14:textId="77777777" w:rsidR="00FA371F" w:rsidRDefault="00FA371F" w:rsidP="00FA371F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218)</w:t>
      </w:r>
    </w:p>
    <w:p w14:paraId="40159972" w14:textId="77777777" w:rsidR="00FA371F" w:rsidRDefault="00FA371F" w:rsidP="00FA371F">
      <w:pPr>
        <w:pStyle w:val="NoSpacing"/>
      </w:pPr>
    </w:p>
    <w:p w14:paraId="17AC7BCA" w14:textId="77777777" w:rsidR="00FA371F" w:rsidRDefault="00FA371F" w:rsidP="00FA371F">
      <w:pPr>
        <w:pStyle w:val="NoSpacing"/>
      </w:pPr>
    </w:p>
    <w:p w14:paraId="4F15B1E6" w14:textId="77777777" w:rsidR="00FA371F" w:rsidRDefault="00FA371F" w:rsidP="00FA371F">
      <w:pPr>
        <w:pStyle w:val="NoSpacing"/>
      </w:pPr>
      <w:r>
        <w:t>25 November 2018</w:t>
      </w:r>
    </w:p>
    <w:p w14:paraId="5DE24E59" w14:textId="77777777" w:rsidR="006B2F86" w:rsidRPr="00E71FC3" w:rsidRDefault="00FA37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7034" w14:textId="77777777" w:rsidR="00FA371F" w:rsidRDefault="00FA371F" w:rsidP="00E71FC3">
      <w:pPr>
        <w:spacing w:after="0" w:line="240" w:lineRule="auto"/>
      </w:pPr>
      <w:r>
        <w:separator/>
      </w:r>
    </w:p>
  </w:endnote>
  <w:endnote w:type="continuationSeparator" w:id="0">
    <w:p w14:paraId="169523A0" w14:textId="77777777" w:rsidR="00FA371F" w:rsidRDefault="00FA37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8E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486B2" w14:textId="77777777" w:rsidR="00FA371F" w:rsidRDefault="00FA371F" w:rsidP="00E71FC3">
      <w:pPr>
        <w:spacing w:after="0" w:line="240" w:lineRule="auto"/>
      </w:pPr>
      <w:r>
        <w:separator/>
      </w:r>
    </w:p>
  </w:footnote>
  <w:footnote w:type="continuationSeparator" w:id="0">
    <w:p w14:paraId="301146A8" w14:textId="77777777" w:rsidR="00FA371F" w:rsidRDefault="00FA37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71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194FF"/>
  <w15:chartTrackingRefBased/>
  <w15:docId w15:val="{AA8D1F2E-895B-468A-B2D4-BCA781B3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FA371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FA371F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2018-11-28T21:41:00Z</dcterms:created>
  <dcterms:modified xsi:type="dcterms:W3CDTF">2018-11-28T21:41:00Z</dcterms:modified>
</cp:coreProperties>
</file>